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Sittingbourne and Sheppey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Sittingbourne and Sheppey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Sittingbourne and Sheppey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Sittingbourne and Sheppey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Sittingbourne and Sheppey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Sittingbourne and Sheppey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59.3% </w:t>
      </w:r>
      <w:r w:rsidRPr="004747BF">
        <w:rPr>
          <w:rFonts w:ascii="Libre Franklin Light" w:eastAsia="Times New Roman" w:hAnsi="Libre Franklin Light" w:cs="Calibri Light"/>
        </w:rPr>
        <w:t xml:space="preserve">of those respondents classified as PGSI 8+ in Sittingbourne and Sheppey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Sittingbourne and Sheppey is estimated to be </w:t>
      </w:r>
      <w:r w:rsidRPr="00773DF7">
        <w:rPr>
          <w:rFonts w:ascii="Libre Franklin Light" w:eastAsia="Times New Roman" w:hAnsi="Libre Franklin Light" w:cs="Calibri Light"/>
          <w:b/>
          <w:bCs/>
          <w:color w:val="C45911" w:themeColor="accent2" w:themeShade="BF"/>
        </w:rPr>
        <w:t xml:space="preserve">£1,742,384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Sittingbourne and Sheppey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Sittingbourne and Sheppey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Sittingbourne and Sheppey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Sittingbourne and Sheppey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ittingbourne and Shepp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Sittingbourne and Sheppey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ittingbourne and Shepp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Sittingbourne and Sheppey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Sittingbourne and Sheppey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59.3%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ittingbourne and Shepp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Sittingbourne and Sheppey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Sittingbourne and Sheppey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Sittingbourne and Sheppey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Sittingbourne and Sheppey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Sittingbourne and Sheppey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Sittingbourne and Sheppey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£1,742,384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Sittingbourne and Sheppey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£28,381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£586,926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£42,045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£11,825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£21,680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£1,051,527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£1,742,384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Sittingbourne and Sheppey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Sittingbourne and Sheppey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Sittingbourne and Sheppey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Sittingbourne and Sheppey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Sittingbourne and Sheppey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Sittingbourne and Sheppey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Sittingbourne and Sheppey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Sittingbourne and Sheppey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Sittingbourne and Sheppey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Sittingbourne and Sheppey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Sittingbourne and Sheppey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Sittingbourne and Sheppey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8578925-C8B2-43A3-A224-8E4CBC015DF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